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79EE" w14:textId="77777777" w:rsidR="000C72BB" w:rsidRDefault="000C72BB" w:rsidP="000C72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LOKWOD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0DCD4A66" w14:textId="77777777" w:rsidR="000C72BB" w:rsidRDefault="000C72BB" w:rsidP="000C72BB">
      <w:pPr>
        <w:pStyle w:val="NoSpacing"/>
        <w:rPr>
          <w:rFonts w:cs="Times New Roman"/>
          <w:szCs w:val="24"/>
        </w:rPr>
      </w:pPr>
    </w:p>
    <w:p w14:paraId="17ABE19B" w14:textId="77777777" w:rsidR="000C72BB" w:rsidRDefault="000C72BB" w:rsidP="000C72BB">
      <w:pPr>
        <w:pStyle w:val="NoSpacing"/>
        <w:rPr>
          <w:rFonts w:cs="Times New Roman"/>
          <w:szCs w:val="24"/>
        </w:rPr>
      </w:pPr>
    </w:p>
    <w:p w14:paraId="37FAB3C7" w14:textId="77777777" w:rsidR="000C72BB" w:rsidRDefault="000C72BB" w:rsidP="000C72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the Guildhall in</w:t>
      </w:r>
    </w:p>
    <w:p w14:paraId="27CFA32D" w14:textId="77777777" w:rsidR="000C72BB" w:rsidRDefault="000C72BB" w:rsidP="000C72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Newcastle-upon-Tyne into lands of Ralph Neville, 2</w:t>
      </w:r>
      <w:r w:rsidRPr="00013387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</w:t>
      </w:r>
    </w:p>
    <w:p w14:paraId="63B3AC91" w14:textId="77777777" w:rsidR="000C72BB" w:rsidRDefault="000C72BB" w:rsidP="000C72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Westmoreland(q.v.).</w:t>
      </w:r>
    </w:p>
    <w:p w14:paraId="7EF031DB" w14:textId="77777777" w:rsidR="000C72BB" w:rsidRDefault="000C72BB" w:rsidP="000C72B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FB59013" w14:textId="77777777" w:rsidR="000C72BB" w:rsidRDefault="000C72BB" w:rsidP="000C72B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p.102)</w:t>
      </w:r>
    </w:p>
    <w:p w14:paraId="536509EF" w14:textId="77777777" w:rsidR="000C72BB" w:rsidRDefault="000C72BB" w:rsidP="000C72BB">
      <w:pPr>
        <w:pStyle w:val="NoSpacing"/>
        <w:rPr>
          <w:rFonts w:eastAsia="Times New Roman" w:cs="Times New Roman"/>
          <w:szCs w:val="24"/>
        </w:rPr>
      </w:pPr>
    </w:p>
    <w:p w14:paraId="663AF847" w14:textId="77777777" w:rsidR="000C72BB" w:rsidRDefault="000C72BB" w:rsidP="000C72BB">
      <w:pPr>
        <w:pStyle w:val="NoSpacing"/>
        <w:rPr>
          <w:rFonts w:eastAsia="Times New Roman" w:cs="Times New Roman"/>
          <w:szCs w:val="24"/>
        </w:rPr>
      </w:pPr>
    </w:p>
    <w:p w14:paraId="7F53AF8E" w14:textId="77777777" w:rsidR="000C72BB" w:rsidRDefault="000C72BB" w:rsidP="000C72B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2F604E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53F60" w14:textId="77777777" w:rsidR="000C72BB" w:rsidRDefault="000C72BB" w:rsidP="009139A6">
      <w:r>
        <w:separator/>
      </w:r>
    </w:p>
  </w:endnote>
  <w:endnote w:type="continuationSeparator" w:id="0">
    <w:p w14:paraId="68D320A6" w14:textId="77777777" w:rsidR="000C72BB" w:rsidRDefault="000C72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DA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6F8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B8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1C7F2" w14:textId="77777777" w:rsidR="000C72BB" w:rsidRDefault="000C72BB" w:rsidP="009139A6">
      <w:r>
        <w:separator/>
      </w:r>
    </w:p>
  </w:footnote>
  <w:footnote w:type="continuationSeparator" w:id="0">
    <w:p w14:paraId="03460E87" w14:textId="77777777" w:rsidR="000C72BB" w:rsidRDefault="000C72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DE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2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3A3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2BB"/>
    <w:rsid w:val="000666E0"/>
    <w:rsid w:val="000C72B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5D506"/>
  <w15:chartTrackingRefBased/>
  <w15:docId w15:val="{5D74097F-3DF8-4781-9272-83EE63FF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2023-08-01T19:12:00Z</dcterms:created>
  <dcterms:modified xsi:type="dcterms:W3CDTF">2023-08-01T19:13:00Z</dcterms:modified>
</cp:coreProperties>
</file>